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133711" w:rsidTr="00133711" w14:paraId="48E75DEA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711" w:rsidRDefault="00133711" w14:paraId="78C08468" w14:textId="2FCEBDEC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3711" w:rsidRDefault="00133711" w14:paraId="0CA49201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133711" w:rsidRDefault="00133711" w14:paraId="2081EC62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133711" w:rsidRDefault="00133711" w14:paraId="33563209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133711" w:rsidRDefault="00133711" w14:paraId="0CCA5339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133711" w:rsidP="00133711" w:rsidRDefault="00133711" w14:paraId="6F0ABA4A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133711" w:rsidP="00133711" w:rsidRDefault="00133711" w14:paraId="09999263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133711" w:rsidP="00133711" w:rsidRDefault="00133711" w14:paraId="639189D9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St-2599/2019</w:t>
      </w:r>
    </w:p>
    <w:p w:rsidR="00133711" w:rsidP="00133711" w:rsidRDefault="00133711" w14:paraId="61623846" w14:textId="77777777">
      <w:pPr>
        <w:tabs>
          <w:tab w:val="left" w:pos="709"/>
        </w:tabs>
      </w:pPr>
      <w:r>
        <w:t xml:space="preserve"> </w:t>
      </w:r>
    </w:p>
    <w:p w:rsidR="00133711" w:rsidP="00133711" w:rsidRDefault="00133711" w14:paraId="1015CB98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133711" w:rsidP="00133711" w:rsidRDefault="00133711" w14:paraId="2F304ADB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133711" w:rsidP="00133711" w:rsidRDefault="00133711" w14:paraId="6AB475B8" w14:textId="77777777">
      <w:pPr>
        <w:tabs>
          <w:tab w:val="left" w:pos="709"/>
        </w:tabs>
      </w:pPr>
    </w:p>
    <w:p w:rsidR="00133711" w:rsidP="00133711" w:rsidRDefault="00133711" w14:paraId="2814FC98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133711" w:rsidP="00133711" w:rsidRDefault="00133711" w14:paraId="482B2A83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133711" w:rsidP="00133711" w:rsidRDefault="00133711" w14:paraId="3B0AAE85" w14:textId="77777777">
      <w:pPr>
        <w:tabs>
          <w:tab w:val="left" w:pos="709"/>
        </w:tabs>
      </w:pPr>
    </w:p>
    <w:p w:rsidR="00133711" w:rsidP="00133711" w:rsidRDefault="00133711" w14:paraId="23D5F05F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133711" w:rsidP="00133711" w:rsidRDefault="00133711" w14:paraId="61732DFF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133711" w:rsidP="00133711" w:rsidRDefault="00133711" w14:paraId="1AB88667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133711" w:rsidP="00133711" w:rsidRDefault="00133711" w14:paraId="3408CD13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133711" w:rsidP="00133711" w:rsidRDefault="00133711" w14:paraId="50B01975" w14:textId="77777777">
      <w:pPr>
        <w:tabs>
          <w:tab w:val="left" w:pos="709"/>
        </w:tabs>
      </w:pPr>
    </w:p>
    <w:p w:rsidR="00133711" w:rsidP="00133711" w:rsidRDefault="00133711" w14:paraId="0ECD8941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133711" w:rsidP="00133711" w:rsidRDefault="00133711" w14:paraId="7E173DBA" w14:textId="77777777">
      <w:pPr>
        <w:tabs>
          <w:tab w:val="left" w:pos="709"/>
        </w:tabs>
        <w:jc w:val="both"/>
      </w:pPr>
    </w:p>
    <w:p w:rsidR="00133711" w:rsidP="00133711" w:rsidRDefault="00133711" w14:paraId="5CA814D6" w14:textId="77777777">
      <w:pPr>
        <w:tabs>
          <w:tab w:val="left" w:pos="709"/>
        </w:tabs>
      </w:pPr>
      <w:r>
        <w:t xml:space="preserve"> </w:t>
      </w:r>
      <w:r>
        <w:tab/>
        <w:t>17. St-2599/2019</w:t>
      </w:r>
    </w:p>
    <w:p w:rsidR="00133711" w:rsidP="00133711" w:rsidRDefault="00133711" w14:paraId="373430C8" w14:textId="77777777">
      <w:pPr>
        <w:tabs>
          <w:tab w:val="left" w:pos="709"/>
        </w:tabs>
      </w:pPr>
    </w:p>
    <w:p w:rsidR="00133711" w:rsidP="00133711" w:rsidRDefault="00133711" w14:paraId="684036BB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133711" w:rsidP="00133711" w:rsidRDefault="00133711" w14:paraId="0280881E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133711" w:rsidP="00133711" w:rsidRDefault="00133711" w14:paraId="17F294C2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133711" w:rsidP="00133711" w:rsidRDefault="00133711" w14:paraId="5041903F" w14:textId="77777777">
      <w:pPr>
        <w:tabs>
          <w:tab w:val="left" w:pos="709"/>
        </w:tabs>
        <w:ind w:firstLine="708"/>
        <w:jc w:val="both"/>
      </w:pPr>
    </w:p>
    <w:p w:rsidR="00133711" w:rsidP="00133711" w:rsidRDefault="00133711" w14:paraId="7E47B373" w14:textId="77777777">
      <w:pPr>
        <w:tabs>
          <w:tab w:val="left" w:pos="709"/>
        </w:tabs>
        <w:jc w:val="both"/>
      </w:pPr>
      <w:r>
        <w:t xml:space="preserve">protiv </w:t>
      </w:r>
    </w:p>
    <w:p w:rsidR="00133711" w:rsidP="00133711" w:rsidRDefault="00133711" w14:paraId="1FBC3891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133711" w:rsidP="00133711" w:rsidRDefault="00133711" w14:paraId="12D2DAD6" w14:textId="77777777">
      <w:pPr>
        <w:tabs>
          <w:tab w:val="left" w:pos="709"/>
        </w:tabs>
        <w:ind w:left="708"/>
        <w:jc w:val="both"/>
      </w:pPr>
      <w:r>
        <w:tab/>
        <w:t>ALL5 d.o.o., Zagreb, Radnička cesta 1 A, OIB: 43123625927</w:t>
      </w:r>
    </w:p>
    <w:p w:rsidR="00133711" w:rsidP="00133711" w:rsidRDefault="00133711" w14:paraId="3E21F425" w14:textId="77777777">
      <w:pPr>
        <w:tabs>
          <w:tab w:val="left" w:pos="709"/>
        </w:tabs>
        <w:ind w:left="708"/>
        <w:jc w:val="both"/>
      </w:pPr>
    </w:p>
    <w:p w:rsidR="00133711" w:rsidP="00133711" w:rsidRDefault="00133711" w14:paraId="37A01652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133711" w:rsidP="00133711" w:rsidRDefault="00133711" w14:paraId="13850A54" w14:textId="77777777">
      <w:pPr>
        <w:tabs>
          <w:tab w:val="left" w:pos="709"/>
        </w:tabs>
        <w:jc w:val="both"/>
      </w:pPr>
    </w:p>
    <w:p w:rsidR="00133711" w:rsidP="00133711" w:rsidRDefault="00133711" w14:paraId="71E9F761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133711" w:rsidP="00133711" w:rsidRDefault="00133711" w14:paraId="37C42D4A" w14:textId="77777777">
      <w:pPr>
        <w:tabs>
          <w:tab w:val="left" w:pos="709"/>
        </w:tabs>
      </w:pPr>
    </w:p>
    <w:p w:rsidR="00133711" w:rsidP="00133711" w:rsidRDefault="00133711" w14:paraId="7C0A3CAE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133711" w:rsidP="00133711" w:rsidRDefault="00133711" w14:paraId="2FC6E662" w14:textId="77777777">
      <w:pPr>
        <w:tabs>
          <w:tab w:val="left" w:pos="709"/>
        </w:tabs>
      </w:pPr>
    </w:p>
    <w:p w:rsidR="00133711" w:rsidP="00133711" w:rsidRDefault="00133711" w14:paraId="7C810B26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133711" w:rsidP="00133711" w:rsidRDefault="00133711" w14:paraId="7D95B0EE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133711" w:rsidP="00133711" w:rsidRDefault="00133711" w14:paraId="72B18B86" w14:textId="77777777">
      <w:pPr>
        <w:tabs>
          <w:tab w:val="left" w:pos="709"/>
        </w:tabs>
      </w:pPr>
    </w:p>
    <w:p w:rsidR="00133711" w:rsidP="00133711" w:rsidRDefault="00133711" w14:paraId="204297A1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2E142EF" w14:textId="02E142EF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3711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13371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33711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33711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33711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33711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133711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3371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33711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337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3711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3711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3711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3711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33711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3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3711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98917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2599</izvorni_sadrzaj>
    <derivirana_varijabla naziv="DomainObject.Predmet.Broj_1">2599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17. listopada 2019.</izvorni_sadrzaj>
    <derivirana_varijabla naziv="DomainObject.Predmet.DatumIzradeOptuznogAkta_1">17. listopada 2019.</derivirana_varijabla>
  </DomainObject.Predmet.DatumIzradeOptuznogAkta>
  <DomainObject.Predmet.DatumIzradeOptuznogAktaFormated>
    <izvorni_sadrzaj>17.10.2019.</izvorni_sadrzaj>
    <derivirana_varijabla naziv="DomainObject.Predmet.DatumIzradeOptuznogAktaFormated_1">17.10.2019.</derivirana_varijabla>
  </DomainObject.Predmet.DatumIzradeOptuznogAktaFormated>
  <DomainObject.Predmet.DatumOsnivanja>
    <izvorni_sadrzaj>18. listopada 2019.</izvorni_sadrzaj>
    <derivirana_varijabla naziv="DomainObject.Predmet.DatumOsnivanja_1">18.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listopada 2019.</izvorni_sadrzaj>
    <derivirana_varijabla naziv="DomainObject.Predmet.DatumPrimitkaOptuznogAkta_1">18.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St-2599/2019</izvorni_sadrzaj>
    <derivirana_varijabla naziv="DomainObject.Predmet.OznakaBroj_1">St-2599/2019</derivirana_varijabla>
  </DomainObject.Predmet.OznakaBroj>
  <DomainObject.Predmet.OznakaBrojOptuznogAkta>
    <izvorni_sadrzaj>04-06-19-4559</izvorni_sadrzaj>
    <derivirana_varijabla naziv="DomainObject.Predmet.OznakaBrojOptuznogAkta_1">04-06-19-4559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ALL5 d.o.o.</izvorni_sadrzaj>
    <derivirana_varijabla naziv="DomainObject.Predmet.ProtustrankaFormated_1">  ALL5 d.o.o.</derivirana_varijabla>
  </DomainObject.Predmet.ProtustrankaFormated>
  <DomainObject.Predmet.ProtustrankaFormatedOIB>
    <izvorni_sadrzaj>  ALL5 d.o.o., OIB 43123625927</izvorni_sadrzaj>
    <derivirana_varijabla naziv="DomainObject.Predmet.ProtustrankaFormatedOIB_1">  ALL5 d.o.o., OIB 43123625927</derivirana_varijabla>
  </DomainObject.Predmet.ProtustrankaFormatedOIB>
  <DomainObject.Predmet.ProtustrankaFormatedWithAdress>
    <izvorni_sadrzaj> ALL5 d.o.o., Radnička cesta 1 A, 10000 Zagreb</izvorni_sadrzaj>
    <derivirana_varijabla naziv="DomainObject.Predmet.ProtustrankaFormatedWithAdress_1"> ALL5 d.o.o., Radnička cesta 1 A, 10000 Zagreb</derivirana_varijabla>
  </DomainObject.Predmet.ProtustrankaFormatedWithAdress>
  <DomainObject.Predmet.ProtustrankaFormatedWithAdressOIB>
    <izvorni_sadrzaj> ALL5 d.o.o., OIB 43123625927, Radnička cesta 1 A, 10000 Zagreb</izvorni_sadrzaj>
    <derivirana_varijabla naziv="DomainObject.Predmet.ProtustrankaFormatedWithAdressOIB_1"> ALL5 d.o.o., OIB 43123625927, Radnička cesta 1 A, 10000 Zagreb</derivirana_varijabla>
  </DomainObject.Predmet.ProtustrankaFormatedWithAdressOIB>
  <DomainObject.Predmet.ProtustrankaWithAdress>
    <izvorni_sadrzaj>ALL5 d.o.o. Radnička cesta 1 A, 10000 Zagreb</izvorni_sadrzaj>
    <derivirana_varijabla naziv="DomainObject.Predmet.ProtustrankaWithAdress_1">ALL5 d.o.o. Radnička cesta 1 A, 10000 Zagreb</derivirana_varijabla>
  </DomainObject.Predmet.ProtustrankaWithAdress>
  <DomainObject.Predmet.ProtustrankaWithAdressOIB>
    <izvorni_sadrzaj>ALL5 d.o.o., OIB 43123625927, Radnička cesta 1 A, 10000 Zagreb</izvorni_sadrzaj>
    <derivirana_varijabla naziv="DomainObject.Predmet.ProtustrankaWithAdressOIB_1">ALL5 d.o.o., OIB 43123625927, Radnička cesta 1 A, 10000 Zagreb</derivirana_varijabla>
  </DomainObject.Predmet.ProtustrankaWithAdressOIB>
  <DomainObject.Predmet.ProtustrankaNazivFormated>
    <izvorni_sadrzaj>ALL5 d.o.o.</izvorni_sadrzaj>
    <derivirana_varijabla naziv="DomainObject.Predmet.ProtustrankaNazivFormated_1">ALL5 d.o.o.</derivirana_varijabla>
  </DomainObject.Predmet.ProtustrankaNazivFormated>
  <DomainObject.Predmet.ProtustrankaNazivFormatedOIB>
    <izvorni_sadrzaj>ALL5 d.o.o., OIB 43123625927</izvorni_sadrzaj>
    <derivirana_varijabla naziv="DomainObject.Predmet.ProtustrankaNazivFormatedOIB_1">ALL5 d.o.o., OIB 43123625927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ALL5 d.o.o.</item>
    </izvorni_sadrzaj>
    <derivirana_varijabla naziv="DomainObject.Predmet.ProtuStrankaListFormated_1">
      <item>ALL5 d.o.o.</item>
    </derivirana_varijabla>
  </DomainObject.Predmet.ProtuStrankaListFormated>
  <DomainObject.Predmet.ProtuStrankaListFormatedOIB>
    <izvorni_sadrzaj>
      <item>ALL5 d.o.o., OIB 43123625927</item>
    </izvorni_sadrzaj>
    <derivirana_varijabla naziv="DomainObject.Predmet.ProtuStrankaListFormatedOIB_1">
      <item>ALL5 d.o.o., OIB 43123625927</item>
    </derivirana_varijabla>
  </DomainObject.Predmet.ProtuStrankaListFormatedOIB>
  <DomainObject.Predmet.ProtuStrankaListFormatedWithAdress>
    <izvorni_sadrzaj>
      <item>ALL5 d.o.o., Radnička cesta 1 A, 10000 Zagreb</item>
    </izvorni_sadrzaj>
    <derivirana_varijabla naziv="DomainObject.Predmet.ProtuStrankaListFormatedWithAdress_1">
      <item>ALL5 d.o.o., Radnička cesta 1 A, 10000 Zagreb</item>
    </derivirana_varijabla>
  </DomainObject.Predmet.ProtuStrankaListFormatedWithAdress>
  <DomainObject.Predmet.ProtuStrankaListFormatedWithAdressOIB>
    <izvorni_sadrzaj>
      <item>ALL5 d.o.o., OIB 43123625927, Radnička cesta 1 A, 10000 Zagreb</item>
    </izvorni_sadrzaj>
    <derivirana_varijabla naziv="DomainObject.Predmet.ProtuStrankaListFormatedWithAdressOIB_1">
      <item>ALL5 d.o.o., OIB 43123625927, Radnička cesta 1 A, 10000 Zagreb</item>
    </derivirana_varijabla>
  </DomainObject.Predmet.ProtuStrankaListFormatedWithAdressOIB>
  <DomainObject.Predmet.ProtuStrankaListNazivFormated>
    <izvorni_sadrzaj>
      <item>ALL5 d.o.o.</item>
    </izvorni_sadrzaj>
    <derivirana_varijabla naziv="DomainObject.Predmet.ProtuStrankaListNazivFormated_1">
      <item>ALL5 d.o.o.</item>
    </derivirana_varijabla>
  </DomainObject.Predmet.ProtuStrankaListNazivFormated>
  <DomainObject.Predmet.ProtuStrankaListNazivFormatedOIB>
    <izvorni_sadrzaj>
      <item>ALL5 d.o.o., OIB 43123625927</item>
    </izvorni_sadrzaj>
    <derivirana_varijabla naziv="DomainObject.Predmet.ProtuStrankaListNazivFormatedOIB_1">
      <item>ALL5 d.o.o., OIB 43123625927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ALL5 d.o.o.</izvorni_sadrzaj>
    <derivirana_varijabla naziv="DomainObject.Predmet.ProtustrankaIDrugi_1">ALL5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ALL5 d.o.o., OIB 43123625927, Radnička cesta 1 A, 10000 Zagreb</izvorni_sadrzaj>
    <derivirana_varijabla naziv="DomainObject.Predmet.ProtustrankaIDrugiAdressOIB_1">ALL5 d.o.o., OIB 43123625927, Radnička cesta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ALL5 d.o.o.</item>
      <item>Financijska agencija</item>
    </izvorni_sadrzaj>
    <derivirana_varijabla naziv="DomainObject.Predmet.SudioniciListNaziv_1">
      <item>ALL5 d.o.o.</item>
      <item>Financijska agencija</item>
    </derivirana_varijabla>
  </DomainObject.Predmet.SudioniciListNaziv>
  <DomainObject.Predmet.SudioniciListAdressOIB>
    <izvorni_sadrzaj>
      <item>ALL5 d.o.o., OIB 43123625927, Radnička cesta 1 A,10000 Zagreb</item>
      <item>Financijska agencija, OIB 85821130368, TRG SVIBANJSKIH ŽRTAVA 1995. 1,10000 Zagreb</item>
    </izvorni_sadrzaj>
    <derivirana_varijabla naziv="DomainObject.Predmet.SudioniciListAdressOIB_1">
      <item>ALL5 d.o.o., OIB 43123625927, Radnička cesta 1 A,10000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43123625927</item>
      <item>, OIB 85821130368</item>
    </izvorni_sadrzaj>
    <derivirana_varijabla naziv="DomainObject.Predmet.SudioniciListNazivOIB_1">
      <item>, OIB 43123625927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listopada 2019.</izvorni_sadrzaj>
    <derivirana_varijabla naziv="DomainObject.Predmet.DatumPocetkaProcesa_1">18.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814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2019-12-14T11:14:00Z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